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CE" w:rsidRDefault="00F604CE" w:rsidP="00FC78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:rsidR="00F604CE" w:rsidRPr="007E1009" w:rsidRDefault="00F604CE" w:rsidP="00FC78CE">
      <w:pPr>
        <w:jc w:val="both"/>
        <w:rPr>
          <w:rFonts w:ascii="Arial" w:hAnsi="Arial" w:cs="Arial"/>
          <w:b/>
          <w:sz w:val="22"/>
          <w:szCs w:val="22"/>
        </w:rPr>
      </w:pPr>
    </w:p>
    <w:p w:rsidR="00F604CE" w:rsidRPr="007E1009" w:rsidRDefault="00F604CE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F604CE" w:rsidRPr="000640C1" w:rsidRDefault="00F604CE" w:rsidP="00FC78CE">
      <w:pPr>
        <w:jc w:val="both"/>
        <w:rPr>
          <w:rFonts w:ascii="Arial" w:hAnsi="Arial" w:cs="Arial"/>
          <w:b/>
          <w:sz w:val="20"/>
          <w:szCs w:val="20"/>
        </w:rPr>
      </w:pPr>
    </w:p>
    <w:p w:rsidR="00F604CE" w:rsidRPr="007E1009" w:rsidRDefault="00F604CE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 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F604CE" w:rsidRDefault="00F604CE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F4152A" w:rsidRDefault="00F604CE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>Okrožno sodišče v Mariboru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  Maribor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C96121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 xml:space="preserve">naročnika zavarovanja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>
        <w:rPr>
          <w:rFonts w:ascii="Arial" w:hAnsi="Arial" w:cs="Arial"/>
          <w:sz w:val="20"/>
          <w:szCs w:val="20"/>
        </w:rPr>
        <w:t>4219-VAR2021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je: »</w:t>
      </w:r>
      <w:r w:rsidRPr="00967521">
        <w:rPr>
          <w:rFonts w:ascii="Arial" w:hAnsi="Arial" w:cs="Arial"/>
          <w:sz w:val="20"/>
          <w:szCs w:val="20"/>
        </w:rPr>
        <w:t xml:space="preserve">Fizično in tehnično varovanje poslovnih prostorov </w:t>
      </w:r>
      <w:r>
        <w:rPr>
          <w:rFonts w:ascii="Arial" w:hAnsi="Arial" w:cs="Arial"/>
          <w:sz w:val="20"/>
          <w:szCs w:val="20"/>
        </w:rPr>
        <w:t>Okrožnega sodišča v Mariboru</w:t>
      </w:r>
      <w:r w:rsidRPr="00967521">
        <w:rPr>
          <w:rFonts w:ascii="Arial" w:hAnsi="Arial" w:cs="Arial"/>
          <w:sz w:val="20"/>
          <w:szCs w:val="20"/>
        </w:rPr>
        <w:t>«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CB7EE2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:rsidR="00F604CE" w:rsidRPr="00CB7EE2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F604CE" w:rsidRPr="00CB7EE2" w:rsidRDefault="00F604CE" w:rsidP="00FC78CE">
      <w:pPr>
        <w:jc w:val="both"/>
        <w:rPr>
          <w:rFonts w:ascii="Arial" w:hAnsi="Arial" w:cs="Arial"/>
          <w:i/>
          <w:sz w:val="20"/>
          <w:szCs w:val="20"/>
        </w:rPr>
      </w:pPr>
    </w:p>
    <w:p w:rsidR="00F604CE" w:rsidRPr="00CB7EE2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6467D8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F604CE" w:rsidRPr="00967521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>
        <w:rPr>
          <w:rFonts w:ascii="Arial" w:hAnsi="Arial" w:cs="Arial"/>
          <w:sz w:val="20"/>
          <w:szCs w:val="20"/>
        </w:rPr>
        <w:t>odpisano s strani pooblaščenega(-ih) podpisnika</w:t>
      </w:r>
      <w:r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>
        <w:rPr>
          <w:rFonts w:ascii="Arial" w:hAnsi="Arial" w:cs="Arial"/>
          <w:sz w:val="20"/>
          <w:szCs w:val="20"/>
        </w:rPr>
        <w:t xml:space="preserve">zavarovanja </w:t>
      </w:r>
      <w:r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>
        <w:rPr>
          <w:rFonts w:ascii="Arial" w:hAnsi="Arial" w:cs="Arial"/>
          <w:sz w:val="20"/>
          <w:szCs w:val="20"/>
        </w:rPr>
        <w:t>nca oziroma zahtevi za plačilo:</w:t>
      </w:r>
    </w:p>
    <w:p w:rsidR="00F604CE" w:rsidRPr="00FC78CE" w:rsidRDefault="00F604CE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:rsidR="00F604CE" w:rsidRPr="00FC78CE" w:rsidRDefault="00F604CE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F604CE" w:rsidRPr="00FC78CE" w:rsidRDefault="00F604CE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ni predložil zavarovanja/garancije za dobro izvedbo pogodbenih obveznosti v skladu s pogoji naročila.</w:t>
      </w: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AA04C3">
        <w:rPr>
          <w:rFonts w:ascii="Arial" w:hAnsi="Arial" w:cs="Arial"/>
          <w:sz w:val="20"/>
          <w:szCs w:val="20"/>
        </w:rPr>
        <w:t xml:space="preserve"> po slovenskem pravu.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AA04C3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Pr="007E1009" w:rsidRDefault="00F604CE" w:rsidP="00FC78CE">
      <w:pPr>
        <w:jc w:val="both"/>
        <w:rPr>
          <w:rFonts w:ascii="Arial" w:hAnsi="Arial" w:cs="Arial"/>
          <w:sz w:val="20"/>
          <w:szCs w:val="20"/>
        </w:rPr>
      </w:pPr>
    </w:p>
    <w:p w:rsidR="00F604CE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F604CE" w:rsidRPr="000640C1" w:rsidRDefault="00F604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F604CE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4CE" w:rsidRDefault="00F604CE">
      <w:r>
        <w:separator/>
      </w:r>
    </w:p>
  </w:endnote>
  <w:endnote w:type="continuationSeparator" w:id="0">
    <w:p w:rsidR="00F604CE" w:rsidRDefault="00F60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4CE" w:rsidRDefault="00F604CE">
      <w:r>
        <w:separator/>
      </w:r>
    </w:p>
  </w:footnote>
  <w:footnote w:type="continuationSeparator" w:id="0">
    <w:p w:rsidR="00F604CE" w:rsidRDefault="00F604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0F13B5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857A5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34A0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1F71"/>
    <w:rsid w:val="0062638A"/>
    <w:rsid w:val="0064035B"/>
    <w:rsid w:val="006435C4"/>
    <w:rsid w:val="006467D8"/>
    <w:rsid w:val="00667B44"/>
    <w:rsid w:val="0067413A"/>
    <w:rsid w:val="0067487C"/>
    <w:rsid w:val="006822D2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35CD"/>
    <w:rsid w:val="00794BBD"/>
    <w:rsid w:val="007B34BB"/>
    <w:rsid w:val="007C7D60"/>
    <w:rsid w:val="007D669B"/>
    <w:rsid w:val="007E1009"/>
    <w:rsid w:val="007E5EE4"/>
    <w:rsid w:val="00800340"/>
    <w:rsid w:val="00817A40"/>
    <w:rsid w:val="008230AF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225FF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4852"/>
    <w:rsid w:val="00B570F5"/>
    <w:rsid w:val="00B666E3"/>
    <w:rsid w:val="00B84B3D"/>
    <w:rsid w:val="00B91335"/>
    <w:rsid w:val="00B979EF"/>
    <w:rsid w:val="00BA07FA"/>
    <w:rsid w:val="00BE76DA"/>
    <w:rsid w:val="00BF6AD8"/>
    <w:rsid w:val="00C00D18"/>
    <w:rsid w:val="00C065CD"/>
    <w:rsid w:val="00C2140D"/>
    <w:rsid w:val="00C251D9"/>
    <w:rsid w:val="00C354A2"/>
    <w:rsid w:val="00C7442C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B6493"/>
    <w:rsid w:val="00CB7EE2"/>
    <w:rsid w:val="00CC1B2B"/>
    <w:rsid w:val="00CC7418"/>
    <w:rsid w:val="00CD2C85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152A"/>
    <w:rsid w:val="00F422DE"/>
    <w:rsid w:val="00F5001B"/>
    <w:rsid w:val="00F604CE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locked="1" w:semiHidden="0" w:uiPriority="0"/>
    <w:lsdException w:name="List" w:unhideWhenUsed="1"/>
    <w:lsdException w:name="List Bullet" w:unhideWhenUsed="1"/>
    <w:lsdException w:name="List Number" w:locked="1" w:semiHidden="0" w:uiPriority="0"/>
    <w:lsdException w:name="List 2" w:locked="1" w:semiHidden="0" w:uiPriority="0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locked="1" w:semiHidden="0" w:uiPriority="0"/>
    <w:lsdException w:name="List Continue 5" w:locked="1" w:semiHidden="0" w:uiPriority="0"/>
    <w:lsdException w:name="Message Header" w:locked="1" w:semiHidden="0" w:uiPriority="0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30A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230AF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230AF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1BE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30AF"/>
    <w:rPr>
      <w:rFonts w:cs="Times New Roman"/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230AF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00D1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C00D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00D18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00D18"/>
    <w:rPr>
      <w:b/>
    </w:rPr>
  </w:style>
  <w:style w:type="character" w:styleId="PlaceholderText">
    <w:name w:val="Placeholder Text"/>
    <w:basedOn w:val="DefaultParagraphFont"/>
    <w:uiPriority w:val="99"/>
    <w:semiHidden/>
    <w:rsid w:val="0096752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93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15</TotalTime>
  <Pages>2</Pages>
  <Words>523</Words>
  <Characters>2986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Jambrošić</dc:creator>
  <cp:keywords/>
  <dc:description/>
  <cp:lastModifiedBy>s040001</cp:lastModifiedBy>
  <cp:revision>11</cp:revision>
  <cp:lastPrinted>2014-04-17T13:58:00Z</cp:lastPrinted>
  <dcterms:created xsi:type="dcterms:W3CDTF">2017-08-16T08:46:00Z</dcterms:created>
  <dcterms:modified xsi:type="dcterms:W3CDTF">2021-11-04T13:56:00Z</dcterms:modified>
</cp:coreProperties>
</file>